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70FA5" w14:textId="77777777" w:rsidR="00BB0618" w:rsidRDefault="00BB0618" w:rsidP="00BB06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David KENNESBURY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8CFE6F1" w14:textId="77777777" w:rsidR="00BB0618" w:rsidRDefault="00BB0618" w:rsidP="00BB06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2ADB4F4B" w14:textId="77777777" w:rsidR="00BB0618" w:rsidRDefault="00BB0618" w:rsidP="00BB0618">
      <w:pPr>
        <w:rPr>
          <w:rFonts w:ascii="Times New Roman" w:hAnsi="Times New Roman" w:cs="Times New Roman"/>
        </w:rPr>
      </w:pPr>
    </w:p>
    <w:p w14:paraId="3A7DBC60" w14:textId="77777777" w:rsidR="00BB0618" w:rsidRDefault="00BB0618" w:rsidP="00BB0618">
      <w:pPr>
        <w:rPr>
          <w:rFonts w:ascii="Times New Roman" w:hAnsi="Times New Roman" w:cs="Times New Roman"/>
        </w:rPr>
      </w:pPr>
    </w:p>
    <w:p w14:paraId="04B07756" w14:textId="77777777" w:rsidR="00BB0618" w:rsidRDefault="00BB0618" w:rsidP="00BB06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Dee </w:t>
      </w:r>
      <w:proofErr w:type="gramStart"/>
      <w:r>
        <w:rPr>
          <w:rFonts w:ascii="Times New Roman" w:hAnsi="Times New Roman" w:cs="Times New Roman"/>
        </w:rPr>
        <w:t xml:space="preserve">of  </w:t>
      </w:r>
      <w:proofErr w:type="spellStart"/>
      <w:r>
        <w:rPr>
          <w:rFonts w:ascii="Times New Roman" w:hAnsi="Times New Roman" w:cs="Times New Roman"/>
        </w:rPr>
        <w:t>Rycatastell</w:t>
      </w:r>
      <w:proofErr w:type="spellEnd"/>
      <w:proofErr w:type="gramEnd"/>
      <w:r>
        <w:rPr>
          <w:rFonts w:ascii="Times New Roman" w:hAnsi="Times New Roman" w:cs="Times New Roman"/>
        </w:rPr>
        <w:t>(q.v.)</w:t>
      </w:r>
    </w:p>
    <w:p w14:paraId="00DEC429" w14:textId="77777777" w:rsidR="00BB0618" w:rsidRDefault="00BB0618" w:rsidP="00BB0618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D1808EC" w14:textId="77777777" w:rsidR="00BB0618" w:rsidRDefault="00BB0618" w:rsidP="00BB0618">
      <w:pPr>
        <w:rPr>
          <w:rFonts w:ascii="Times New Roman" w:hAnsi="Times New Roman" w:cs="Times New Roman"/>
        </w:rPr>
      </w:pPr>
    </w:p>
    <w:p w14:paraId="1E1B3023" w14:textId="77777777" w:rsidR="00BB0618" w:rsidRDefault="00BB0618" w:rsidP="00BB0618">
      <w:pPr>
        <w:rPr>
          <w:rFonts w:ascii="Times New Roman" w:hAnsi="Times New Roman" w:cs="Times New Roman"/>
        </w:rPr>
      </w:pPr>
    </w:p>
    <w:p w14:paraId="14126B09" w14:textId="77777777" w:rsidR="00BB0618" w:rsidRDefault="00BB0618" w:rsidP="00BB06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March 2018</w:t>
      </w:r>
    </w:p>
    <w:p w14:paraId="7CE39C3B" w14:textId="77777777" w:rsidR="006B2F86" w:rsidRPr="00E71FC3" w:rsidRDefault="00EC5C6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B1DF7" w14:textId="77777777" w:rsidR="00BB0618" w:rsidRDefault="00BB0618" w:rsidP="00E71FC3">
      <w:r>
        <w:separator/>
      </w:r>
    </w:p>
  </w:endnote>
  <w:endnote w:type="continuationSeparator" w:id="0">
    <w:p w14:paraId="2CE7F157" w14:textId="77777777" w:rsidR="00BB0618" w:rsidRDefault="00BB06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E80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D733A" w14:textId="77777777" w:rsidR="00BB0618" w:rsidRDefault="00BB0618" w:rsidP="00E71FC3">
      <w:r>
        <w:separator/>
      </w:r>
    </w:p>
  </w:footnote>
  <w:footnote w:type="continuationSeparator" w:id="0">
    <w:p w14:paraId="4BE0A8CC" w14:textId="77777777" w:rsidR="00BB0618" w:rsidRDefault="00BB06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618"/>
    <w:rsid w:val="001A7C09"/>
    <w:rsid w:val="00577BD5"/>
    <w:rsid w:val="00656CBA"/>
    <w:rsid w:val="006A1F77"/>
    <w:rsid w:val="00733BE7"/>
    <w:rsid w:val="00AB52E8"/>
    <w:rsid w:val="00B16D3F"/>
    <w:rsid w:val="00BB061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6AA4C"/>
  <w15:chartTrackingRefBased/>
  <w15:docId w15:val="{E0557F8A-2EC8-4A73-BC94-AFA677180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061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B06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2018-03-07T21:00:00Z</dcterms:created>
  <dcterms:modified xsi:type="dcterms:W3CDTF">2018-03-07T21:00:00Z</dcterms:modified>
</cp:coreProperties>
</file>